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A6DB8" w14:textId="77777777" w:rsidR="00A50EF0" w:rsidRDefault="00A50EF0" w:rsidP="00A50E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Johanna PALMER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d.1428)</w:t>
      </w:r>
    </w:p>
    <w:p w14:paraId="7A00138B" w14:textId="77777777" w:rsidR="00A50EF0" w:rsidRDefault="00A50EF0" w:rsidP="00A50E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Abbots Langley, Hertfordshire.</w:t>
      </w:r>
    </w:p>
    <w:p w14:paraId="6FFAA451" w14:textId="77777777" w:rsidR="00A50EF0" w:rsidRDefault="00A50EF0" w:rsidP="00A50E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7EBC1F" w14:textId="77777777" w:rsidR="00A50EF0" w:rsidRDefault="00A50EF0" w:rsidP="00A50E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03E57B" w14:textId="77777777" w:rsidR="00A50EF0" w:rsidRDefault="00A50EF0" w:rsidP="00A50E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Feb.1428</w:t>
      </w:r>
      <w:r>
        <w:rPr>
          <w:rFonts w:ascii="Times New Roman" w:hAnsi="Times New Roman" w:cs="Times New Roman"/>
          <w:sz w:val="24"/>
          <w:szCs w:val="24"/>
        </w:rPr>
        <w:tab/>
        <w:t xml:space="preserve">She made her Will.   </w:t>
      </w:r>
    </w:p>
    <w:p w14:paraId="6A8748AB" w14:textId="77777777" w:rsidR="00A50EF0" w:rsidRDefault="00A50EF0" w:rsidP="00A50E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</w:p>
    <w:p w14:paraId="62FBAFAC" w14:textId="77777777" w:rsidR="00A50EF0" w:rsidRDefault="00A50EF0" w:rsidP="00A50EF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p.230)</w:t>
      </w:r>
    </w:p>
    <w:p w14:paraId="6C8F4B5F" w14:textId="77777777" w:rsidR="00A50EF0" w:rsidRDefault="00A50EF0" w:rsidP="00A50E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504B7F4F" w14:textId="77777777" w:rsidR="00A50EF0" w:rsidRDefault="00A50EF0" w:rsidP="00A50E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5FE704" w14:textId="77777777" w:rsidR="00A50EF0" w:rsidRDefault="00A50EF0" w:rsidP="00A50E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2E852F" w14:textId="77777777" w:rsidR="00A50EF0" w:rsidRPr="00C810C0" w:rsidRDefault="00A50EF0" w:rsidP="00A50E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Ine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his wife, Emma(q.v.).   (ibid.)</w:t>
      </w:r>
    </w:p>
    <w:p w14:paraId="78B811F2" w14:textId="77777777" w:rsidR="00A50EF0" w:rsidRDefault="00A50EF0" w:rsidP="00A50E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9561C2" w14:textId="77777777" w:rsidR="00A50EF0" w:rsidRDefault="00A50EF0" w:rsidP="00A50E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D4183C" w14:textId="77777777" w:rsidR="00A50EF0" w:rsidRDefault="00A50EF0" w:rsidP="00A50E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April 2021</w:t>
      </w:r>
    </w:p>
    <w:p w14:paraId="08353B1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B636D" w14:textId="77777777" w:rsidR="00A50EF0" w:rsidRDefault="00A50EF0" w:rsidP="009139A6">
      <w:r>
        <w:separator/>
      </w:r>
    </w:p>
  </w:endnote>
  <w:endnote w:type="continuationSeparator" w:id="0">
    <w:p w14:paraId="600D9C42" w14:textId="77777777" w:rsidR="00A50EF0" w:rsidRDefault="00A50E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B52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5F3F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CA4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84913" w14:textId="77777777" w:rsidR="00A50EF0" w:rsidRDefault="00A50EF0" w:rsidP="009139A6">
      <w:r>
        <w:separator/>
      </w:r>
    </w:p>
  </w:footnote>
  <w:footnote w:type="continuationSeparator" w:id="0">
    <w:p w14:paraId="446979BA" w14:textId="77777777" w:rsidR="00A50EF0" w:rsidRDefault="00A50E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650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AE9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F3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EF0"/>
    <w:rsid w:val="000666E0"/>
    <w:rsid w:val="002510B7"/>
    <w:rsid w:val="005C130B"/>
    <w:rsid w:val="00826F5C"/>
    <w:rsid w:val="009139A6"/>
    <w:rsid w:val="009448BB"/>
    <w:rsid w:val="00A3176C"/>
    <w:rsid w:val="00A50EF0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403E5"/>
  <w15:chartTrackingRefBased/>
  <w15:docId w15:val="{00363172-4BA3-4B6F-A75E-E022A075C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2021-04-21T09:56:00Z</dcterms:created>
  <dcterms:modified xsi:type="dcterms:W3CDTF">2021-04-21T09:56:00Z</dcterms:modified>
</cp:coreProperties>
</file>